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Cheltenham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Cheltenham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Cheltenham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Cheltenham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Cheltenham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Cheltenham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Cheltenham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Cheltenham is estimated to be </w:t>
      </w:r>
      <w:r w:rsidRPr="00773DF7">
        <w:rPr>
          <w:rFonts w:ascii="Libre Franklin Light" w:eastAsia="Times New Roman" w:hAnsi="Libre Franklin Light" w:cs="Calibri Light"/>
          <w:b/>
          <w:bCs/>
          <w:color w:val="C45911" w:themeColor="accent2" w:themeShade="BF"/>
        </w:rPr>
        <w:t xml:space="preserve">£1,780,100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Cheltenham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Cheltenham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Cheltenham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Cheltenham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lt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Cheltenham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lt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Cheltenham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Cheltenham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lt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Cheltenham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Cheltenham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Cheltenham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Cheltenham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Cheltenham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Cheltenham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£1,780,100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Cheltenham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£599,631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£42,955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£1,074,289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£1,780,100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Cheltenham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Cheltenham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Cheltenham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Cheltenham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Cheltenham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Cheltenham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Cheltenham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Cheltenham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Cheltenham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9596D2D-9067-4DDC-B51E-09AA1630CE4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